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5317517" w14:textId="531751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1F4C6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51490">
              <w:rPr>
                <w:rFonts w:ascii="Arial" w:hAnsi="Arial" w:cs="Arial"/>
              </w:rPr>
              <w:t>496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1F4C6A">
              <w:rPr>
                <w:rFonts w:ascii="Arial" w:hAnsi="Arial" w:cs="Arial"/>
              </w:rPr>
              <w:t>19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350132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50132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51490" w:rsidP="00F65D4C" w:rsidRDefault="00D5149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8116B">
        <w:rPr>
          <w:rFonts w:ascii="Arial" w:hAnsi="Arial" w:eastAsia="Times New Roman" w:cs="Arial"/>
          <w:sz w:val="24"/>
          <w:szCs w:val="24"/>
          <w:lang w:eastAsia="hr-HR"/>
        </w:rPr>
        <w:t xml:space="preserve">L&amp;L AUTOMOBILI d.o.o., </w:t>
      </w:r>
      <w:r w:rsidRPr="0098116B" w:rsidR="0098116B">
        <w:rPr>
          <w:rFonts w:ascii="Arial" w:hAnsi="Arial" w:eastAsia="Times New Roman" w:cs="Arial"/>
          <w:sz w:val="24"/>
          <w:szCs w:val="24"/>
          <w:lang w:eastAsia="hr-HR"/>
        </w:rPr>
        <w:t>Veleševec, Veleševec 186/1</w:t>
      </w:r>
      <w:r w:rsidRPr="0098116B">
        <w:rPr>
          <w:rFonts w:ascii="Arial" w:hAnsi="Arial" w:eastAsia="Times New Roman" w:cs="Arial"/>
          <w:sz w:val="24"/>
          <w:szCs w:val="24"/>
          <w:lang w:eastAsia="hr-HR"/>
        </w:rPr>
        <w:t>, OIB:71094868761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5013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50132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98116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8116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8116B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8116B">
        <w:rPr>
          <w:rFonts w:ascii="Arial" w:hAnsi="Arial" w:eastAsia="Times New Roman" w:cs="Arial"/>
          <w:sz w:val="24"/>
          <w:szCs w:val="24"/>
          <w:lang w:eastAsia="hr-HR"/>
        </w:rPr>
        <w:t>za</w:t>
      </w:r>
      <w:r w:rsidRPr="0098116B" w:rsidR="00502BFD">
        <w:rPr>
          <w:rFonts w:ascii="Arial" w:hAnsi="Arial" w:eastAsia="Times New Roman" w:cs="Arial"/>
          <w:sz w:val="24"/>
          <w:szCs w:val="24"/>
          <w:lang w:eastAsia="hr-HR"/>
        </w:rPr>
        <w:t xml:space="preserve"> predlagatelja</w:t>
      </w:r>
      <w:r w:rsidRPr="0098116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8116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98116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98116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98116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933314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98116B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98116B">
        <w:rPr>
          <w:rFonts w:ascii="Arial" w:hAnsi="Arial" w:eastAsia="Times New Roman" w:cs="Arial"/>
          <w:sz w:val="24"/>
          <w:szCs w:val="24"/>
          <w:lang w:eastAsia="hr-HR"/>
        </w:rPr>
        <w:t>nitko</w:t>
      </w:r>
      <w:r w:rsidR="00272F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98116B" w:rsidP="00F65D4C" w:rsidRDefault="0098116B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98116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1F4C6A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nisu pristupili uredno pozvani predstavnik Raiffeisenbank Austria d.d. </w:t>
      </w:r>
      <w:r w:rsidR="00933314">
        <w:rPr>
          <w:rFonts w:ascii="Arial" w:hAnsi="Arial" w:eastAsia="Times New Roman" w:cs="Arial"/>
          <w:sz w:val="24"/>
          <w:szCs w:val="24"/>
          <w:lang w:eastAsia="hr-HR"/>
        </w:rPr>
        <w:t>te zastupnik po zakonu dužnika Nenad Klobučar.</w:t>
      </w:r>
    </w:p>
    <w:p w:rsidRPr="002B6A05" w:rsidR="001F4C6A" w:rsidP="001F4C6A" w:rsidRDefault="001F4C6A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1F4C6A" w:rsidP="001F4C6A" w:rsidRDefault="001F4C6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1F4C6A" w:rsidP="001F4C6A" w:rsidRDefault="001F4C6A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1F4C6A" w:rsidP="001F4C6A" w:rsidRDefault="001F4C6A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očitovanja o prijedlogu za otvaranje stečajnog postupka i rasprava o pretpostavkama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F4C6A">
        <w:rPr>
          <w:rFonts w:ascii="Arial" w:hAnsi="Arial" w:eastAsia="Times New Roman" w:cs="Arial"/>
          <w:sz w:val="24"/>
          <w:szCs w:val="24"/>
          <w:lang w:eastAsia="hr-HR"/>
        </w:rPr>
        <w:t>L&amp;L AUTOMOBILI d.o.o., Veleševec, Veleševec 186/1, OIB:71094868761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Zastupnica po zakonu Republike Hrvatske </w:t>
      </w:r>
      <w:r w:rsidR="009333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izjavljuje da ostaje kod prijedloga za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otvaranje stečajnog postupka.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933314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331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</w:t>
      </w:r>
      <w:r w:rsidRPr="00933314" w:rsidR="00E85766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933314">
        <w:rPr>
          <w:rFonts w:ascii="Arial" w:hAnsi="Arial" w:eastAsia="Times New Roman" w:cs="Arial"/>
          <w:sz w:val="24"/>
          <w:szCs w:val="24"/>
          <w:lang w:eastAsia="hr-HR"/>
        </w:rPr>
        <w:t xml:space="preserve">. ožujka 2022. dužnikove obveze po svim neizvršenim osnovama za plaćanje s kamatom iznose </w:t>
      </w:r>
      <w:r w:rsidRPr="00933314" w:rsidR="00933314">
        <w:rPr>
          <w:rFonts w:ascii="Arial" w:hAnsi="Arial" w:eastAsia="Times New Roman" w:cs="Arial"/>
          <w:sz w:val="24"/>
          <w:szCs w:val="24"/>
          <w:lang w:eastAsia="hr-HR"/>
        </w:rPr>
        <w:t>80.359,48</w:t>
      </w:r>
      <w:r w:rsidRPr="00933314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933314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3314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1F4C6A" w:rsidP="001F4C6A" w:rsidRDefault="0093331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 xml:space="preserve">Utvrđuje se da direktor dužnika nije u spis dostavio prokazni popis imovine. </w:t>
      </w:r>
    </w:p>
    <w:p w:rsidRPr="002B6A05" w:rsidR="00933314" w:rsidP="001F4C6A" w:rsidRDefault="0093331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4C6A" w:rsidP="001F4C6A" w:rsidRDefault="001F4C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643D5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33314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E403B1" w:rsidP="001F4C6A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7FF7" w:rsidP="0098116B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933314" w:rsidP="00797FF7" w:rsidRDefault="0093331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98116B" w:rsidRDefault="00DC70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763" w:rsidP="00501147" w:rsidRDefault="00C32763">
      <w:pPr>
        <w:spacing w:after="0" w:line="240" w:lineRule="auto"/>
      </w:pPr>
      <w:r>
        <w:separator/>
      </w:r>
    </w:p>
  </w:endnote>
  <w:endnote w:type="continuationSeparator" w:id="0">
    <w:p w:rsidR="00C32763" w:rsidP="00501147" w:rsidRDefault="00C32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763" w:rsidP="00501147" w:rsidRDefault="00C32763">
      <w:pPr>
        <w:spacing w:after="0" w:line="240" w:lineRule="auto"/>
      </w:pPr>
      <w:r>
        <w:separator/>
      </w:r>
    </w:p>
  </w:footnote>
  <w:footnote w:type="continuationSeparator" w:id="0">
    <w:p w:rsidR="00C32763" w:rsidP="00501147" w:rsidRDefault="00C32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638AB">
      <w:rPr>
        <w:rFonts w:ascii="Arial" w:hAnsi="Arial" w:cs="Arial"/>
        <w:noProof/>
        <w:sz w:val="24"/>
        <w:szCs w:val="24"/>
      </w:rPr>
      <w:t>Poslovni broj: 10 St-496/2021-19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638A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95EE1"/>
    <w:rsid w:val="000B6F54"/>
    <w:rsid w:val="000C07B1"/>
    <w:rsid w:val="00126B4E"/>
    <w:rsid w:val="00164105"/>
    <w:rsid w:val="00194888"/>
    <w:rsid w:val="001B70EC"/>
    <w:rsid w:val="001D0FC7"/>
    <w:rsid w:val="001D5D3B"/>
    <w:rsid w:val="001F4C6A"/>
    <w:rsid w:val="001F6DF0"/>
    <w:rsid w:val="002144FF"/>
    <w:rsid w:val="002357F3"/>
    <w:rsid w:val="002361B6"/>
    <w:rsid w:val="00237FCE"/>
    <w:rsid w:val="0024268C"/>
    <w:rsid w:val="00272FD2"/>
    <w:rsid w:val="00281C77"/>
    <w:rsid w:val="002941B1"/>
    <w:rsid w:val="002971D6"/>
    <w:rsid w:val="002A735D"/>
    <w:rsid w:val="002B6A05"/>
    <w:rsid w:val="002C5E82"/>
    <w:rsid w:val="002D2FC4"/>
    <w:rsid w:val="002E3DDB"/>
    <w:rsid w:val="002E6979"/>
    <w:rsid w:val="002F1D63"/>
    <w:rsid w:val="002F61DE"/>
    <w:rsid w:val="00340399"/>
    <w:rsid w:val="00341823"/>
    <w:rsid w:val="003422E1"/>
    <w:rsid w:val="00342CFC"/>
    <w:rsid w:val="00343BE3"/>
    <w:rsid w:val="00345212"/>
    <w:rsid w:val="0035013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02BFD"/>
    <w:rsid w:val="00521DEA"/>
    <w:rsid w:val="0055446B"/>
    <w:rsid w:val="00582092"/>
    <w:rsid w:val="00597D2F"/>
    <w:rsid w:val="005C0B84"/>
    <w:rsid w:val="005D45E6"/>
    <w:rsid w:val="005E1D89"/>
    <w:rsid w:val="005F3F8F"/>
    <w:rsid w:val="005F5DCE"/>
    <w:rsid w:val="005F633B"/>
    <w:rsid w:val="00640FB4"/>
    <w:rsid w:val="00651E9C"/>
    <w:rsid w:val="00666775"/>
    <w:rsid w:val="00685195"/>
    <w:rsid w:val="006858EC"/>
    <w:rsid w:val="0069332A"/>
    <w:rsid w:val="00693926"/>
    <w:rsid w:val="006A0560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3314"/>
    <w:rsid w:val="00937C8E"/>
    <w:rsid w:val="00953F20"/>
    <w:rsid w:val="00957093"/>
    <w:rsid w:val="009610AF"/>
    <w:rsid w:val="0096157B"/>
    <w:rsid w:val="009638AB"/>
    <w:rsid w:val="0096563D"/>
    <w:rsid w:val="009752CD"/>
    <w:rsid w:val="00975368"/>
    <w:rsid w:val="0098116B"/>
    <w:rsid w:val="009B5A64"/>
    <w:rsid w:val="009E24AB"/>
    <w:rsid w:val="009E7CEE"/>
    <w:rsid w:val="00A02D48"/>
    <w:rsid w:val="00A31425"/>
    <w:rsid w:val="00A31587"/>
    <w:rsid w:val="00A3382D"/>
    <w:rsid w:val="00A46425"/>
    <w:rsid w:val="00A52BE7"/>
    <w:rsid w:val="00A643D5"/>
    <w:rsid w:val="00A65DFC"/>
    <w:rsid w:val="00A65E60"/>
    <w:rsid w:val="00A729A1"/>
    <w:rsid w:val="00AA1295"/>
    <w:rsid w:val="00AF28D9"/>
    <w:rsid w:val="00B00B9A"/>
    <w:rsid w:val="00B367DA"/>
    <w:rsid w:val="00B43087"/>
    <w:rsid w:val="00B43741"/>
    <w:rsid w:val="00B545B7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32763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32A2B"/>
    <w:rsid w:val="00D400B5"/>
    <w:rsid w:val="00D43FE4"/>
    <w:rsid w:val="00D50D29"/>
    <w:rsid w:val="00D51490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3EF9"/>
    <w:rsid w:val="00E7673F"/>
    <w:rsid w:val="00E85766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4A93"/>
    <w:rsid w:val="00F85E94"/>
    <w:rsid w:val="00F92E86"/>
    <w:rsid w:val="00FD62BA"/>
    <w:rsid w:val="00FE0FF5"/>
    <w:rsid w:val="00FE4624"/>
    <w:rsid w:val="00FE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638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38A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38A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38A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38A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2022.</izvorni_sadrzaj>
    <derivirana_varijabla naziv="DomainObject.StvarniPocetakDatum_1">14. ožujka 2022.</derivirana_varijabla>
  </DomainObject.StvarniPocetakDatum>
  <DomainObject.StvarniZavrsetakDatum>
    <izvorni_sadrzaj>14. ožujka 2022.</izvorni_sadrzaj>
    <derivirana_varijabla naziv="DomainObject.StvarniZavrsetakDatum_1">14. ožujka 2022.</derivirana_varijabla>
  </DomainObject.StvarniZavrsetakDatum>
  <DomainObject.PlaniraniZavrsetakDatum>
    <izvorni_sadrzaj>14. ožujka 2022.</izvorni_sadrzaj>
    <derivirana_varijabla naziv="DomainObject.PlaniraniZavrsetakDatum_1">14. ožujka 2022.</derivirana_varijabla>
  </DomainObject.PlaniraniZavrsetakDatum>
  <DomainObject.PlaniraniPocetakDatum>
    <izvorni_sadrzaj>14. ožujka 2022.</izvorni_sadrzaj>
    <derivirana_varijabla naziv="DomainObject.PlaniraniPocetakDatum_1">14.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2022.</izvorni_sadrzaj>
    <derivirana_varijabla naziv="DomainObject.Zapisnik.DatumKreiranja_1">14.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St-496/2021-19</izvorni_sadrzaj>
    <derivirana_varijabla naziv="DomainObject.Zapisnik.Oznaka_1">St-496/2021-19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2021.</izvorni_sadrzaj>
    <derivirana_varijabla naziv="DomainObject.Predmet.DatumOsnivanja_1">26.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St-496/2021</izvorni_sadrzaj>
    <derivirana_varijabla naziv="DomainObject.Predmet.OznakaBroj_1">St-496/2021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L&amp;L AUTOMOBILI društvo s ograničenom odgovornošću za trgovinu automobilima zastupanog po punomoćniku Nenad Klobučar</izvorni_sadrzaj>
    <derivirana_varijabla naziv="DomainObject.Predmet.ProtustrankaFormated_1">  L&amp;L AUTOMOBILI društvo s ograničenom odgovornošću za trgovinu automobilima zastupanog po punomoćniku Nenad Klobučar</derivirana_varijabla>
  </DomainObject.Predmet.ProtustrankaFormated>
  <DomainObject.Predmet.ProtustrankaFormatedOIB>
    <izvorni_sadrzaj>  L&amp;L AUTOMOBILI društvo s ograničenom odgovornošću za trgovinu automobilima, OIB 71094868761 zastupanog po punomoćniku Nenad Klobučar</izvorni_sadrzaj>
    <derivirana_varijabla naziv="DomainObject.Predmet.ProtustrankaFormatedOIB_1">  L&amp;L AUTOMOBILI društvo s ograničenom odgovornošću za trgovinu automobilima, OIB 71094868761 zastupanog po punomoćniku Nenad Klobučar</derivirana_varijabla>
  </DomainObject.Predmet.ProtustrankaFormatedOIB>
  <DomainObject.Predmet.ProtustrankaFormatedWithAdress>
    <izvorni_sadrzaj> L&amp;L AUTOMOBILI društvo s ograničenom odgovornošću za trgovinu automobilima, Veleševec 186/1, 10411 Veleševec zastupanog po punomoćniku Nenad Klobučar</izvorni_sadrzaj>
    <derivirana_varijabla naziv="DomainObject.Predmet.ProtustrankaFormatedWithAdress_1"> L&amp;L AUTOMOBILI društvo s ograničenom odgovornošću za trgovinu automobilima, Veleševec 186/1, 10411 Veleševec zastupanog po punomoćniku Nenad Klobučar</derivirana_varijabla>
  </DomainObject.Predmet.ProtustrankaFormatedWithAdress>
  <DomainObject.Predmet.ProtustrankaFormatedWithAdressOIB>
    <izvorni_sadrzaj> L&amp;L AUTOMOBILI društvo s ograničenom odgovornošću za trgovinu automobilima, OIB 71094868761, Veleševec 186/1, 10411 Veleševec zastupanog po punomoćniku Nenad Klobučar</izvorni_sadrzaj>
    <derivirana_varijabla naziv="DomainObject.Predmet.ProtustrankaFormatedWithAdressOIB_1"> L&amp;L AUTOMOBILI društvo s ograničenom odgovornošću za trgovinu automobilima, OIB 71094868761, Veleševec 186/1, 10411 Veleševec zastupanog po punomoćniku Nenad Klobučar</derivirana_varijabla>
  </DomainObject.Predmet.ProtustrankaFormatedWithAdressOIB>
  <DomainObject.Predmet.ProtustrankaWithAdress>
    <izvorni_sadrzaj>L&amp;L AUTOMOBILI društvo s ograničenom odgovornošću za trgovinu automobilima Veleševec 186/1, 10411 Veleševec</izvorni_sadrzaj>
    <derivirana_varijabla naziv="DomainObject.Predmet.ProtustrankaWithAdress_1">L&amp;L AUTOMOBILI društvo s ograničenom odgovornošću za trgovinu automobilima Veleševec 186/1, 10411 Veleševec</derivirana_varijabla>
  </DomainObject.Predmet.ProtustrankaWithAdress>
  <DomainObject.Predmet.ProtustrankaWithAdressOIB>
    <izvorni_sadrzaj>L&amp;L AUTOMOBILI društvo s ograničenom odgovornošću za trgovinu automobilima, OIB 71094868761, Veleševec 186/1, 10411 Veleševec</izvorni_sadrzaj>
    <derivirana_varijabla naziv="DomainObject.Predmet.ProtustrankaWithAdressOIB_1">L&amp;L AUTOMOBILI društvo s ograničenom odgovornošću za trgovinu automobilima, OIB 71094868761, Veleševec 186/1, 10411 Veleševec</derivirana_varijabla>
  </DomainObject.Predmet.ProtustrankaWithAdressOIB>
  <DomainObject.Predmet.ProtustrankaNazivFormated>
    <izvorni_sadrzaj>L&amp;L AUTOMOBILI društvo s ograničenom odgovornošću za trgovinu automobilima</izvorni_sadrzaj>
    <derivirana_varijabla naziv="DomainObject.Predmet.ProtustrankaNazivFormated_1">L&amp;L AUTOMOBILI društvo s ograničenom odgovornošću za trgovinu automobilima</derivirana_varijabla>
  </DomainObject.Predmet.ProtustrankaNazivFormated>
  <DomainObject.Predmet.ProtustrankaNazivFormatedOIB>
    <izvorni_sadrzaj>L&amp;L AUTOMOBILI društvo s ograničenom odgovornošću za trgovinu automobilima, OIB 71094868761</izvorni_sadrzaj>
    <derivirana_varijabla naziv="DomainObject.Predmet.ProtustrankaNazivFormatedOIB_1">L&amp;L AUTOMOBILI društvo s ograničenom odgovornošću za trgovinu automobilima, OIB 71094868761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Varaždin, Ispostava Varaždin zastupanog po punomoćniku Županijsko državno odvjetništvo u Varaždinu</izvorni_sadrzaj>
    <derivirana_varijabla naziv="DomainObject.Predmet.StrankaFormated_1">  Ministarstvo financija, Porezna uprava, Područni ured Varaždin, Ispostava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Ispostava Varaždin, OIB 18683136487 zastupanog po punomoćniku Županijsko državno odvjetništvo u Varaždinu</izvorni_sadrzaj>
    <derivirana_varijabla naziv="DomainObject.Predmet.StrankaFormatedOIB_1">  Ministarstvo financija, Porezna uprava, Područni ured Varaždin, Ispostava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Ispostava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Ispostava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Ispostava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Ispostava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Varaždin, Ispostava Varaždin Graberje 1,42000 Varaždin</izvorni_sadrzaj>
    <derivirana_varijabla naziv="DomainObject.Predmet.StrankaWithAdress_1">Ministarstvo financija, Porezna uprava, Područni ured Varaždin, Ispostava Varaždin Graberje 1,42000 Varaždin</derivirana_varijabla>
  </DomainObject.Predmet.StrankaWithAdress>
  <DomainObject.Predmet.StrankaWithAdressOIB>
    <izvorni_sadrzaj>Ministarstvo financija, Porezna uprava, Područni ured Varaždin, Ispostava Varaždin, OIB 18683136487, Graberje 1,42000 Varaždin</izvorni_sadrzaj>
    <derivirana_varijabla naziv="DomainObject.Predmet.StrankaWithAdressOIB_1">Ministarstvo financija, Porezna uprava, Područni ured Varaždin, Ispostava Varaždin, OIB 18683136487, Graberje 1,42000 Varaždin</derivirana_varijabla>
  </DomainObject.Predmet.StrankaWithAdressOIB>
  <DomainObject.Predmet.StrankaNazivFormated>
    <izvorni_sadrzaj>Ministarstvo financija, Porezna uprava, Područni ured Varaždin, Ispostava Varaždin</izvorni_sadrzaj>
    <derivirana_varijabla naziv="DomainObject.Predmet.StrankaNazivFormated_1">Ministarstvo financija, Porezna uprava, Područni ured Varaždin, Ispostava Varaždin</derivirana_varijabla>
  </DomainObject.Predmet.StrankaNazivFormated>
  <DomainObject.Predmet.StrankaNazivFormatedOIB>
    <izvorni_sadrzaj>Ministarstvo financija, Porezna uprava, Područni ured Varaždin, Ispostava Varaždin, OIB 18683136487</izvorni_sadrzaj>
    <derivirana_varijabla naziv="DomainObject.Predmet.StrankaNazivFormatedOIB_1">Ministarstvo financija, Porezna uprava, Područni ured Varaždin, Ispostava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Varaždin, Ispostava Varaždin zastupanog po punomoćniku Županijsko državno odvjetništvo u Varaždinu</item>
    </izvorni_sadrzaj>
    <derivirana_varijabla naziv="DomainObject.Predmet.StrankaListFormated_1">
      <item>Ministarstvo financija, Porezna uprava, Područni ured Varaždin, Ispostava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Ispostava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Ispostava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Ispostava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Ispostava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Ispostava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Ispostava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Varaždin, Ispostava Varaždin</item>
    </izvorni_sadrzaj>
    <derivirana_varijabla naziv="DomainObject.Predmet.StrankaListNazivFormated_1">
      <item>Ministarstvo financija, Porezna uprava, Područni ured Varaždin, Ispostava Varaždin</item>
    </derivirana_varijabla>
  </DomainObject.Predmet.StrankaListNazivFormated>
  <DomainObject.Predmet.StrankaListNazivFormatedOIB>
    <izvorni_sadrzaj>
      <item>Ministarstvo financija, Porezna uprava, Područni ured Varaždin, Ispostava Varaždin, OIB 18683136487</item>
    </izvorni_sadrzaj>
    <derivirana_varijabla naziv="DomainObject.Predmet.StrankaListNazivFormatedOIB_1">
      <item>Ministarstvo financija, Porezna uprava, Područni ured Varaždin, Ispostava Varaždin, OIB 18683136487</item>
    </derivirana_varijabla>
  </DomainObject.Predmet.StrankaListNazivFormatedOIB>
  <DomainObject.Predmet.ProtuStrankaListFormated>
    <izvorni_sadrzaj>
      <item>L&amp;L AUTOMOBILI društvo s ograničenom odgovornošću za trgovinu automobilima zastupanog po punomoćniku Nenad Klobučar</item>
    </izvorni_sadrzaj>
    <derivirana_varijabla naziv="DomainObject.Predmet.ProtuStrankaListFormated_1">
      <item>L&amp;L AUTOMOBILI društvo s ograničenom odgovornošću za trgovinu automobilima zastupanog po punomoćniku Nenad Klobučar</item>
    </derivirana_varijabla>
  </DomainObject.Predmet.ProtuStrankaListFormated>
  <DomainObject.Predmet.ProtuStrankaListFormatedOIB>
    <izvorni_sadrzaj>
      <item>L&amp;L AUTOMOBILI društvo s ograničenom odgovornošću za trgovinu automobilima, OIB 71094868761 zastupanog po punomoćniku Nenad Klobučar</item>
    </izvorni_sadrzaj>
    <derivirana_varijabla naziv="DomainObject.Predmet.ProtuStrankaListFormatedOIB_1">
      <item>L&amp;L AUTOMOBILI društvo s ograničenom odgovornošću za trgovinu automobilima, OIB 71094868761 zastupanog po punomoćniku Nenad Klobučar</item>
    </derivirana_varijabla>
  </DomainObject.Predmet.ProtuStrankaListFormatedOIB>
  <DomainObject.Predmet.ProtuStrankaListFormatedWithAdress>
    <izvorni_sadrzaj>
      <item>L&amp;L AUTOMOBILI društvo s ograničenom odgovornošću za trgovinu automobilima, Veleševec 186/1, 10411 Veleševec zastupanog po punomoćniku Nenad Klobučar</item>
    </izvorni_sadrzaj>
    <derivirana_varijabla naziv="DomainObject.Predmet.ProtuStrankaListFormatedWithAdress_1">
      <item>L&amp;L AUTOMOBILI društvo s ograničenom odgovornošću za trgovinu automobilima, Veleševec 186/1, 10411 Veleševec zastupanog po punomoćniku Nenad Klobučar</item>
    </derivirana_varijabla>
  </DomainObject.Predmet.ProtuStrankaListFormatedWithAdress>
  <DomainObject.Predmet.ProtuStrankaListFormatedWithAdressOIB>
    <izvorni_sadrzaj>
      <item>L&amp;L AUTOMOBILI društvo s ograničenom odgovornošću za trgovinu automobilima, OIB 71094868761, Veleševec 186/1, 10411 Veleševec zastupanog po punomoćniku Nenad Klobučar</item>
    </izvorni_sadrzaj>
    <derivirana_varijabla naziv="DomainObject.Predmet.ProtuStrankaListFormatedWithAdressOIB_1">
      <item>L&amp;L AUTOMOBILI društvo s ograničenom odgovornošću za trgovinu automobilima, OIB 71094868761, Veleševec 186/1, 10411 Veleševec zastupanog po punomoćniku Nenad Klobučar</item>
    </derivirana_varijabla>
  </DomainObject.Predmet.ProtuStrankaListFormatedWithAdressOIB>
  <DomainObject.Predmet.ProtuStrankaListNazivFormated>
    <izvorni_sadrzaj>
      <item>L&amp;L AUTOMOBILI društvo s ograničenom odgovornošću za trgovinu automobilima</item>
    </izvorni_sadrzaj>
    <derivirana_varijabla naziv="DomainObject.Predmet.ProtuStrankaListNazivFormated_1">
      <item>L&amp;L AUTOMOBILI društvo s ograničenom odgovornošću za trgovinu automobilima</item>
    </derivirana_varijabla>
  </DomainObject.Predmet.ProtuStrankaListNazivFormated>
  <DomainObject.Predmet.ProtuStrankaListNazivFormatedOIB>
    <izvorni_sadrzaj>
      <item>L&amp;L AUTOMOBILI društvo s ograničenom odgovornošću za trgovinu automobilima, OIB 71094868761</item>
    </izvorni_sadrzaj>
    <derivirana_varijabla naziv="DomainObject.Predmet.ProtuStrankaListNazivFormatedOIB_1">
      <item>L&amp;L AUTOMOBILI društvo s ograničenom odgovornošću za trgovinu automobilima, OIB 71094868761</item>
    </derivirana_varijabla>
  </DomainObject.Predmet.ProtuStrankaListNazivFormatedOIB>
  <DomainObject.Predmet.OstaliListFormated>
    <izvorni_sadrzaj>
      <item>Financijska agencija</item>
      <item>Trgovački sud u Varaždinu</item>
      <item>Raiffeisenbank Austria d.d.</item>
      <item>Policijska postaja Varaždin</item>
      <item>Županijsko državno odvjetništvo u Varaždinu punomoćnik sudionika u postupku Ministarstvo financija, Porezna uprava, Područni ured Varaždin, Ispostava Varaždin</item>
      <item>Nenad Klobučar punomoćnik sudionika u postupku L&amp;L AUTOMOBILI društvo s ograničenom odgovornošću za trgovinu automobilima</item>
    </izvorni_sadrzaj>
    <derivirana_varijabla naziv="DomainObject.Predmet.OstaliListFormated_1">
      <item>Financijska agencija</item>
      <item>Trgovački sud u Varaždinu</item>
      <item>Raiffeisenbank Austria d.d.</item>
      <item>Policijska postaja Varaždin</item>
      <item>Županijsko državno odvjetništvo u Varaždinu punomoćnik sudionika u postupku Ministarstvo financija, Porezna uprava, Područni ured Varaždin, Ispostava Varaždin</item>
      <item>Nenad Klobučar punomoćnik sudionika u postupku L&amp;L AUTOMOBILI društvo s ograničenom odgovornošću za trgovinu automobilima</item>
    </derivirana_varijabla>
  </DomainObject.Predmet.OstaliListFormated>
  <DomainObject.Predmet.OstaliListFormatedOIB>
    <izvorni_sadrzaj>
      <item>Financijska agencija, OIB 85821130368</item>
      <item>Trgovački sud u Varaždinu, OIB 07397915111</item>
      <item>Raiffeisenbank Austria d.d.</item>
      <item>Policijska postaja Varaždin</item>
      <item>Županijsko državno odvjetništvo u Varaždinu, OIB 23987413075 punomoćnik sudionika u postupku Ministarstvo financija, Porezna uprava, Područni ured Varaždin, Ispostava Varaždin</item>
      <item>Nenad Klobučar, OIB 82765855663 punomoćnik sudionika u postupku L&amp;L AUTOMOBILI društvo s ograničenom odgovornošću za trgovinu automobilima</item>
    </izvorni_sadrzaj>
    <derivirana_varijabla naziv="DomainObject.Predmet.OstaliListFormatedOIB_1">
      <item>Financijska agencija, OIB 85821130368</item>
      <item>Trgovački sud u Varaždinu, OIB 07397915111</item>
      <item>Raiffeisenbank Austria d.d.</item>
      <item>Policijska postaja Varaždin</item>
      <item>Županijsko državno odvjetništvo u Varaždinu, OIB 23987413075 punomoćnik sudionika u postupku Ministarstvo financija, Porezna uprava, Područni ured Varaždin, Ispostava Varaždin</item>
      <item>Nenad Klobučar, OIB 82765855663 punomoćnik sudionika u postupku L&amp;L AUTOMOBILI društvo s ograničenom odgovornošću za trgovinu automobilima</item>
    </derivirana_varijabla>
  </DomainObject.Predmet.OstaliListFormatedOIB>
  <DomainObject.Predmet.OstaliListFormatedWithAdress>
    <izvorni_sadrzaj>
      <item>Financijska agencija, Ulica grada Vukovara 70, 10000 Zagreb</item>
      <item>Trgovački sud u Varaždinu, Braće Radića 2, 42000 Varaždin</item>
      <item>Raiffeisenbank Austria d.d., Magazinska cesta 69, 10000 Zagreb</item>
      <item>Policijska postaja Varaždin, Augusta Cesarca 18, 42000 Varaždin</item>
      <item>Županijsko državno odvjetništvo u Varaždinu, Braće Radića 2, 42000 Varaždin punomoćnik sudionika u postupku Ministarstvo financija, Porezna uprava, Područni ured Varaždin, Ispostava Varaždin</item>
      <item>Nenad Klobučar, Veleševec 1861, 10411 Veleševec punomoćnik sudionika u postupku L&amp;L AUTOMOBILI društvo s ograničenom odgovornošću za trgovinu automobilima</item>
    </izvorni_sadrzaj>
    <derivirana_varijabla naziv="DomainObject.Predmet.OstaliListFormatedWithAdress_1">
      <item>Financijska agencija, Ulica grada Vukovara 70, 10000 Zagreb</item>
      <item>Trgovački sud u Varaždinu, Braće Radića 2, 42000 Varaždin</item>
      <item>Raiffeisenbank Austria d.d., Magazinska cesta 69, 10000 Zagreb</item>
      <item>Policijska postaja Varaždin, Augusta Cesarca 18, 42000 Varaždin</item>
      <item>Županijsko državno odvjetništvo u Varaždinu, Braće Radića 2, 42000 Varaždin punomoćnik sudionika u postupku Ministarstvo financija, Porezna uprava, Područni ured Varaždin, Ispostava Varaždin</item>
      <item>Nenad Klobučar, Veleševec 1861, 10411 Veleševec punomoćnik sudionika u postupku L&amp;L AUTOMOBILI društvo s ograničenom odgovornošću za trgovinu automobilima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Varaždinu, OIB 07397915111, Braće Radića 2, 42000 Varaždin</item>
      <item>Raiffeisenbank Austria d.d., Magazinska cesta 69, 10000 Zagreb</item>
      <item>Policijska postaja Varaždin, Augusta Cesarca 18, 42000 Varaždin</item>
      <item>Županijsko državno odvjetništvo u Varaždinu, OIB 23987413075, Braće Radića 2, 42000 Varaždin punomoćnik sudionika u postupku Ministarstvo financija, Porezna uprava, Područni ured Varaždin, Ispostava Varaždin</item>
      <item>Nenad Klobučar, OIB 82765855663, Veleševec 1861, 10411 Veleševec punomoćnik sudionika u postupku L&amp;L AUTOMOBILI društvo s ograničenom odgovornošću za trgovinu automobilima</item>
    </izvorni_sadrzaj>
    <derivirana_varijabla naziv="DomainObject.Predmet.OstaliListFormatedWithAdressOIB_1">
      <item>Financijska agencija, OIB 85821130368, Ulica grada Vukovara 70, 10000 Zagreb</item>
      <item>Trgovački sud u Varaždinu, OIB 07397915111, Braće Radića 2, 42000 Varaždin</item>
      <item>Raiffeisenbank Austria d.d., Magazinska cesta 69, 10000 Zagreb</item>
      <item>Policijska postaja Varaždin, Augusta Cesarca 18, 42000 Varaždin</item>
      <item>Županijsko državno odvjetništvo u Varaždinu, OIB 23987413075, Braće Radića 2, 42000 Varaždin punomoćnik sudionika u postupku Ministarstvo financija, Porezna uprava, Područni ured Varaždin, Ispostava Varaždin</item>
      <item>Nenad Klobučar, OIB 82765855663, Veleševec 1861, 10411 Veleševec punomoćnik sudionika u postupku L&amp;L AUTOMOBILI društvo s ograničenom odgovornošću za trgovinu automobilima</item>
    </derivirana_varijabla>
  </DomainObject.Predmet.OstaliListFormatedWithAdressOIB>
  <DomainObject.Predmet.OstaliListNazivFormated>
    <izvorni_sadrzaj>
      <item>Financijska agencija</item>
      <item>Trgovački sud u Varaždinu</item>
      <item>Raiffeisenbank Austria d.d.</item>
      <item>Policijska postaja Varaždin</item>
      <item>Županijsko državno odvjetništvo u Varaždinu</item>
      <item>Nenad Klobučar</item>
    </izvorni_sadrzaj>
    <derivirana_varijabla naziv="DomainObject.Predmet.OstaliListNazivFormated_1">
      <item>Financijska agencija</item>
      <item>Trgovački sud u Varaždinu</item>
      <item>Raiffeisenbank Austria d.d.</item>
      <item>Policijska postaja Varaždin</item>
      <item>Županijsko državno odvjetništvo u Varaždinu</item>
      <item>Nenad Klobučar</item>
    </derivirana_varijabla>
  </DomainObject.Predmet.OstaliListNazivFormated>
  <DomainObject.Predmet.OstaliListNazivFormatedOIB>
    <izvorni_sadrzaj>
      <item>Financijska agencija, OIB 85821130368</item>
      <item>Trgovački sud u Varaždinu, OIB 07397915111</item>
      <item>Raiffeisenbank Austria d.d.</item>
      <item>Policijska postaja Varaždin</item>
      <item>Županijsko državno odvjetništvo u Varaždinu, OIB 23987413075</item>
      <item>Nenad Klobučar, OIB 82765855663</item>
    </izvorni_sadrzaj>
    <derivirana_varijabla naziv="DomainObject.Predmet.OstaliListNazivFormatedOIB_1">
      <item>Financijska agencija, OIB 85821130368</item>
      <item>Trgovački sud u Varaždinu, OIB 07397915111</item>
      <item>Raiffeisenbank Austria d.d.</item>
      <item>Policijska postaja Varaždin</item>
      <item>Županijsko državno odvjetništvo u Varaždinu, OIB 23987413075</item>
      <item>Nenad Klobučar, OIB 82765855663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ožujka 2022.</izvorni_sadrzaj>
    <derivirana_varijabla naziv="DomainObject.Datum_1">14. ožujka 2022.</derivirana_varijabla>
  </DomainObject.Datum>
  <DomainObject.PoslovniBrojDokumenta>
    <izvorni_sadrzaj>St-496/2021-19</izvorni_sadrzaj>
    <derivirana_varijabla naziv="DomainObject.PoslovniBrojDokumenta_1">St-496/2021-19</derivirana_varijabla>
  </DomainObject.PoslovniBrojDokumenta>
  <DomainObject.Predmet.StrankaIDrugi>
    <izvorni_sadrzaj>Ministarstvo financija, Porezna uprava, Područni ured Varaždin, Ispostava Varaždin</izvorni_sadrzaj>
    <derivirana_varijabla naziv="DomainObject.Predmet.StrankaIDrugi_1">Ministarstvo financija, Porezna uprava, Područni ured Varaždin, Ispostava Varaždin</derivirana_varijabla>
  </DomainObject.Predmet.StrankaIDrugi>
  <DomainObject.Predmet.ProtustrankaIDrugi>
    <izvorni_sadrzaj>L&amp;L AUTOMOBILI društvo s ograničenom odgovornošću za trgovinu automobilima</izvorni_sadrzaj>
    <derivirana_varijabla naziv="DomainObject.Predmet.ProtustrankaIDrugi_1">L&amp;L AUTOMOBILI društvo s ograničenom odgovornošću za trgovinu automobilima</derivirana_varijabla>
  </DomainObject.Predmet.ProtustrankaIDrugi>
  <DomainObject.Predmet.StrankaIDrugiAdressOIB>
    <izvorni_sadrzaj>Ministarstvo financija, Porezna uprava, Područni ured Varaždin, Ispostava Varaždin, OIB 18683136487, Graberje 1, 42000 Varaždin</izvorni_sadrzaj>
    <derivirana_varijabla naziv="DomainObject.Predmet.StrankaIDrugiAdressOIB_1">Ministarstvo financija, Porezna uprava, Područni ured Varaždin, Ispostava Varaždin, OIB 18683136487, Graberje 1, 42000 Varaždin</derivirana_varijabla>
  </DomainObject.Predmet.StrankaIDrugiAdressOIB>
  <DomainObject.Predmet.ProtustrankaIDrugiAdressOIB>
    <izvorni_sadrzaj>L&amp;L AUTOMOBILI društvo s ograničenom odgovornošću za trgovinu automobilima, OIB 71094868761, Veleševec 186/1, 10411 Veleševec</izvorni_sadrzaj>
    <derivirana_varijabla naziv="DomainObject.Predmet.ProtustrankaIDrugiAdressOIB_1">L&amp;L AUTOMOBILI društvo s ograničenom odgovornošću za trgovinu automobilima, OIB 71094868761, Veleševec 186/1, 10411 Veleševec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L&amp;L AUTOMOBILI društvo s ograničenom odgovornošću za trgovinu automobilima</item>
      <item>Ministarstvo financija, Porezna uprava, Područni ured Varaždin, Ispostava Varaždin</item>
      <item>Financijska agencija</item>
      <item>Trgovački sud u Varaždinu</item>
      <item>Raiffeisenbank Austria d.d.</item>
      <item>Policijska postaja Varaždin</item>
      <item>Županijsko državno odvjetništvo u Varaždinu</item>
      <item>Nenad Klobučar</item>
    </izvorni_sadrzaj>
    <derivirana_varijabla naziv="DomainObject.Predmet.SudioniciListNaziv_1">
      <item>L&amp;L AUTOMOBILI društvo s ograničenom odgovornošću za trgovinu automobilima</item>
      <item>Ministarstvo financija, Porezna uprava, Područni ured Varaždin, Ispostava Varaždin</item>
      <item>Financijska agencija</item>
      <item>Trgovački sud u Varaždinu</item>
      <item>Raiffeisenbank Austria d.d.</item>
      <item>Policijska postaja Varaždin</item>
      <item>Županijsko državno odvjetništvo u Varaždinu</item>
      <item>Nenad Klobučar</item>
    </derivirana_varijabla>
  </DomainObject.Predmet.SudioniciListNaziv>
  <DomainObject.Predmet.SudioniciListAdressOIB>
    <izvorni_sadrzaj>
      <item>L&amp;L AUTOMOBILI društvo s ograničenom odgovornošću za trgovinu automobilima, OIB 71094868761, Veleševec 186/1,10411 Veleševec</item>
      <item>Ministarstvo financija, Porezna uprava, Područni ured Varaždin, Ispostava Varaždin, OIB 18683136487, Graberje 1,42000 Varaždin</item>
      <item>Financijska agencija, OIB 85821130368, Ulica grada Vukovara 70,10000 Zagreb</item>
      <item>Trgovački sud u Varaždinu, OIB 07397915111, Braće Radića 2,42000 Varaždin</item>
      <item>Raiffeisenbank Austria d.d., Magazinska cesta 69,10000 Zagreb</item>
      <item>Policijska postaja Varaždin, Augusta Cesarca 18,42000 Varaždin</item>
      <item>Županijsko državno odvjetništvo u Varaždinu, OIB 23987413075, Braće Radića 2,42000 Varaždin</item>
      <item>Nenad Klobučar, OIB 82765855663, Veleševec 1861,10411 Veleševec</item>
    </izvorni_sadrzaj>
    <derivirana_varijabla naziv="DomainObject.Predmet.SudioniciListAdressOIB_1">
      <item>L&amp;L AUTOMOBILI društvo s ograničenom odgovornošću za trgovinu automobilima, OIB 71094868761, Veleševec 186/1,10411 Veleševec</item>
      <item>Ministarstvo financija, Porezna uprava, Područni ured Varaždin, Ispostava Varaždin, OIB 18683136487, Graberje 1,42000 Varaždin</item>
      <item>Financijska agencija, OIB 85821130368, Ulica grada Vukovara 70,10000 Zagreb</item>
      <item>Trgovački sud u Varaždinu, OIB 07397915111, Braće Radića 2,42000 Varaždin</item>
      <item>Raiffeisenbank Austria d.d., Magazinska cesta 69,10000 Zagreb</item>
      <item>Policijska postaja Varaždin, Augusta Cesarca 18,42000 Varaždin</item>
      <item>Županijsko državno odvjetništvo u Varaždinu, OIB 23987413075, Braće Radića 2,42000 Varaždin</item>
      <item>Nenad Klobučar, OIB 82765855663, Veleševec 1861,10411 Veleševec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71094868761</item>
      <item>, OIB 18683136487</item>
      <item>, OIB 85821130368</item>
      <item>, OIB 07397915111</item>
      <item>, OIB null</item>
      <item>, OIB null</item>
      <item>, OIB 23987413075</item>
      <item>, OIB 82765855663</item>
    </izvorni_sadrzaj>
    <derivirana_varijabla naziv="DomainObject.Predmet.SudioniciListNazivOIB_1">
      <item>, OIB 71094868761</item>
      <item>, OIB 18683136487</item>
      <item>, OIB 85821130368</item>
      <item>, OIB 07397915111</item>
      <item>, OIB null</item>
      <item>, OIB null</item>
      <item>, OIB 23987413075</item>
      <item>, OIB 82765855663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2021.</izvorni_sadrzaj>
    <derivirana_varijabla naziv="DomainObject.Predmet.DatumPocetkaProcesa_1">21.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7E8DC-3FFD-43BE-A498-2F8E918DAB4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325</properties:Words>
  <properties:Characters>1807</properties:Characters>
  <properties:Lines>86</properties:Lines>
  <properties:Paragraphs>37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2022-01-14T13:18:00Z</dcterms:created>
  <dc:creator>Mirjana Mlinarić</dc:creator>
  <cp:lastModifiedBy>Nevenka Vuković</cp:lastModifiedBy>
  <cp:lastPrinted>2022-02-09T12:39:00Z</cp:lastPrinted>
  <dcterms:modified xmlns:xsi="http://www.w3.org/2001/XMLSchema-instance" xsi:type="dcterms:W3CDTF">2022-03-14T08:07:00Z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St-496/2021-19 / Zapisnik - Ročište radi izjašnjenja o prijedlogu za otvaranje steč.post (St-496-21-19 Zapisnik od 14.3.22 -  prethodni postupak-ponovno.docx)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